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265CF" w14:textId="77777777" w:rsidR="00FA2D55" w:rsidRDefault="00FA2D55" w:rsidP="00FA2D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NASSH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9B89044" w14:textId="77777777" w:rsidR="00FA2D55" w:rsidRDefault="00FA2D55" w:rsidP="00FA2D55">
      <w:pPr>
        <w:rPr>
          <w:rFonts w:ascii="Times New Roman" w:hAnsi="Times New Roman" w:cs="Times New Roman"/>
        </w:rPr>
      </w:pPr>
    </w:p>
    <w:p w14:paraId="788340EA" w14:textId="77777777" w:rsidR="00FA2D55" w:rsidRDefault="00FA2D55" w:rsidP="00FA2D55">
      <w:pPr>
        <w:rPr>
          <w:rFonts w:ascii="Times New Roman" w:hAnsi="Times New Roman" w:cs="Times New Roman"/>
        </w:rPr>
      </w:pPr>
    </w:p>
    <w:p w14:paraId="5E5E4465" w14:textId="77777777" w:rsidR="00FA2D55" w:rsidRDefault="00FA2D55" w:rsidP="00FA2D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Rycot</w:t>
      </w:r>
      <w:proofErr w:type="spellEnd"/>
      <w:r>
        <w:rPr>
          <w:rFonts w:ascii="Times New Roman" w:hAnsi="Times New Roman" w:cs="Times New Roman"/>
        </w:rPr>
        <w:t xml:space="preserve"> of Leighton Buzzard,</w:t>
      </w:r>
    </w:p>
    <w:p w14:paraId="6172CC67" w14:textId="77777777" w:rsidR="00FA2D55" w:rsidRDefault="00FA2D55" w:rsidP="00FA2D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Berkshire(q.v.), and Thomas </w:t>
      </w:r>
      <w:proofErr w:type="spellStart"/>
      <w:r>
        <w:rPr>
          <w:rFonts w:ascii="Times New Roman" w:hAnsi="Times New Roman" w:cs="Times New Roman"/>
        </w:rPr>
        <w:t>Kegill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Totternhoe</w:t>
      </w:r>
      <w:proofErr w:type="spellEnd"/>
      <w:r>
        <w:rPr>
          <w:rFonts w:ascii="Times New Roman" w:hAnsi="Times New Roman" w:cs="Times New Roman"/>
        </w:rPr>
        <w:t>(q.v.).</w:t>
      </w:r>
    </w:p>
    <w:p w14:paraId="0C1872F9" w14:textId="77777777" w:rsidR="00FA2D55" w:rsidRDefault="00FA2D55" w:rsidP="00FA2D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0FF6EFC" w14:textId="77777777" w:rsidR="00FA2D55" w:rsidRDefault="00FA2D55" w:rsidP="00FA2D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Geoffrey </w:t>
      </w:r>
      <w:proofErr w:type="spellStart"/>
      <w:r>
        <w:rPr>
          <w:rFonts w:ascii="Times New Roman" w:hAnsi="Times New Roman" w:cs="Times New Roman"/>
        </w:rPr>
        <w:t>Stenage</w:t>
      </w:r>
      <w:proofErr w:type="spellEnd"/>
      <w:r>
        <w:rPr>
          <w:rFonts w:ascii="Times New Roman" w:hAnsi="Times New Roman" w:cs="Times New Roman"/>
        </w:rPr>
        <w:t xml:space="preserve"> of New Thame,</w:t>
      </w:r>
    </w:p>
    <w:p w14:paraId="025179B1" w14:textId="77777777" w:rsidR="00FA2D55" w:rsidRDefault="00FA2D55" w:rsidP="00FA2D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Oxfordshire(q.v.), and Henry </w:t>
      </w:r>
      <w:proofErr w:type="spellStart"/>
      <w:r>
        <w:rPr>
          <w:rFonts w:ascii="Times New Roman" w:hAnsi="Times New Roman" w:cs="Times New Roman"/>
        </w:rPr>
        <w:t>Makney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Mackney</w:t>
      </w:r>
      <w:proofErr w:type="spellEnd"/>
      <w:r>
        <w:rPr>
          <w:rFonts w:ascii="Times New Roman" w:hAnsi="Times New Roman" w:cs="Times New Roman"/>
        </w:rPr>
        <w:t>, Berkshire(q.v.).</w:t>
      </w:r>
    </w:p>
    <w:p w14:paraId="0AB61B00" w14:textId="77777777" w:rsidR="00FA2D55" w:rsidRDefault="00FA2D55" w:rsidP="00FA2D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(ibid.) </w:t>
      </w:r>
    </w:p>
    <w:p w14:paraId="07367C1D" w14:textId="77777777" w:rsidR="00FA2D55" w:rsidRDefault="00FA2D55" w:rsidP="00FA2D55">
      <w:pPr>
        <w:rPr>
          <w:rFonts w:ascii="Times New Roman" w:hAnsi="Times New Roman" w:cs="Times New Roman"/>
        </w:rPr>
      </w:pPr>
    </w:p>
    <w:p w14:paraId="504415FA" w14:textId="77777777" w:rsidR="00FA2D55" w:rsidRDefault="00FA2D55" w:rsidP="00FA2D55">
      <w:pPr>
        <w:rPr>
          <w:rFonts w:ascii="Times New Roman" w:hAnsi="Times New Roman" w:cs="Times New Roman"/>
        </w:rPr>
      </w:pPr>
    </w:p>
    <w:p w14:paraId="5F0C0445" w14:textId="77777777" w:rsidR="00FA2D55" w:rsidRDefault="00FA2D55" w:rsidP="00FA2D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July 2018</w:t>
      </w:r>
    </w:p>
    <w:p w14:paraId="6B0CA5F4" w14:textId="77777777" w:rsidR="006B2F86" w:rsidRPr="00E71FC3" w:rsidRDefault="00FA2D5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DE63E" w14:textId="77777777" w:rsidR="00FA2D55" w:rsidRDefault="00FA2D55" w:rsidP="00E71FC3">
      <w:r>
        <w:separator/>
      </w:r>
    </w:p>
  </w:endnote>
  <w:endnote w:type="continuationSeparator" w:id="0">
    <w:p w14:paraId="1E374E52" w14:textId="77777777" w:rsidR="00FA2D55" w:rsidRDefault="00FA2D5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066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1D5F6" w14:textId="77777777" w:rsidR="00FA2D55" w:rsidRDefault="00FA2D55" w:rsidP="00E71FC3">
      <w:r>
        <w:separator/>
      </w:r>
    </w:p>
  </w:footnote>
  <w:footnote w:type="continuationSeparator" w:id="0">
    <w:p w14:paraId="7413DC3C" w14:textId="77777777" w:rsidR="00FA2D55" w:rsidRDefault="00FA2D5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D5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C1CBA"/>
  <w15:chartTrackingRefBased/>
  <w15:docId w15:val="{DA9FC7CE-6DB1-410F-8816-DB5D5E45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2D5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2018-07-28T19:31:00Z</dcterms:created>
  <dcterms:modified xsi:type="dcterms:W3CDTF">2018-07-28T19:31:00Z</dcterms:modified>
</cp:coreProperties>
</file>